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A2" w:rsidRPr="00FE1ED2" w:rsidRDefault="001F64A2" w:rsidP="00F50488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продажи на рынках и ярмарках продолжает снижаться.</w:t>
      </w:r>
    </w:p>
    <w:p w:rsidR="001F64A2" w:rsidRDefault="001F64A2" w:rsidP="005F69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на территории республики работают </w:t>
      </w:r>
      <w:r w:rsidRPr="00FE1ED2">
        <w:rPr>
          <w:sz w:val="28"/>
          <w:szCs w:val="28"/>
        </w:rPr>
        <w:t>10</w:t>
      </w:r>
      <w:r>
        <w:rPr>
          <w:sz w:val="28"/>
          <w:szCs w:val="28"/>
        </w:rPr>
        <w:t xml:space="preserve"> розничных рынков, где</w:t>
      </w:r>
      <w:r w:rsidRPr="00FE1ED2">
        <w:rPr>
          <w:sz w:val="28"/>
          <w:szCs w:val="28"/>
        </w:rPr>
        <w:t>, в основном, приобретает</w:t>
      </w:r>
      <w:r>
        <w:rPr>
          <w:sz w:val="28"/>
          <w:szCs w:val="28"/>
        </w:rPr>
        <w:t>ся</w:t>
      </w:r>
      <w:r w:rsidRPr="00FE1ED2">
        <w:rPr>
          <w:sz w:val="28"/>
          <w:szCs w:val="28"/>
        </w:rPr>
        <w:t xml:space="preserve"> верхний трикотаж, обувь, швейные изделия, а из продовольственных товаров </w:t>
      </w:r>
      <w:r>
        <w:rPr>
          <w:sz w:val="28"/>
          <w:szCs w:val="28"/>
        </w:rPr>
        <w:t>–</w:t>
      </w:r>
      <w:r w:rsidRPr="00FE1ED2">
        <w:rPr>
          <w:sz w:val="28"/>
          <w:szCs w:val="28"/>
        </w:rPr>
        <w:t xml:space="preserve"> мясо</w:t>
      </w:r>
      <w:r>
        <w:rPr>
          <w:sz w:val="28"/>
          <w:szCs w:val="28"/>
        </w:rPr>
        <w:t xml:space="preserve"> животных и </w:t>
      </w:r>
      <w:r w:rsidRPr="00FE1ED2">
        <w:rPr>
          <w:sz w:val="28"/>
          <w:szCs w:val="28"/>
        </w:rPr>
        <w:t>птиц</w:t>
      </w:r>
      <w:r>
        <w:rPr>
          <w:sz w:val="28"/>
          <w:szCs w:val="28"/>
        </w:rPr>
        <w:t>ы</w:t>
      </w:r>
      <w:r w:rsidRPr="00FE1ED2">
        <w:rPr>
          <w:sz w:val="28"/>
          <w:szCs w:val="28"/>
        </w:rPr>
        <w:t>, картофель</w:t>
      </w:r>
      <w:r>
        <w:rPr>
          <w:sz w:val="28"/>
          <w:szCs w:val="28"/>
        </w:rPr>
        <w:t>,</w:t>
      </w:r>
      <w:r w:rsidRPr="00FE1ED2">
        <w:rPr>
          <w:sz w:val="28"/>
          <w:szCs w:val="28"/>
        </w:rPr>
        <w:t xml:space="preserve"> овощи</w:t>
      </w:r>
      <w:r>
        <w:rPr>
          <w:sz w:val="28"/>
          <w:szCs w:val="28"/>
        </w:rPr>
        <w:t xml:space="preserve"> и </w:t>
      </w:r>
      <w:r w:rsidRPr="00FE1ED2">
        <w:rPr>
          <w:sz w:val="28"/>
          <w:szCs w:val="28"/>
        </w:rPr>
        <w:t xml:space="preserve">фрукты. </w:t>
      </w:r>
    </w:p>
    <w:p w:rsidR="001F64A2" w:rsidRPr="00FE1ED2" w:rsidRDefault="001F64A2" w:rsidP="009E717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 в</w:t>
      </w:r>
      <w:r w:rsidRPr="00FE1ED2">
        <w:rPr>
          <w:sz w:val="28"/>
          <w:szCs w:val="28"/>
        </w:rPr>
        <w:t xml:space="preserve"> целях повышения доступности товаров для населения и поддержки российских производителей </w:t>
      </w:r>
      <w:r>
        <w:rPr>
          <w:sz w:val="28"/>
          <w:szCs w:val="28"/>
        </w:rPr>
        <w:t>в республике организуются  ярмарки, которых за 6 месяцев  201</w:t>
      </w:r>
      <w:r w:rsidRPr="00547CC9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было проведено 180.</w:t>
      </w:r>
    </w:p>
    <w:p w:rsidR="001F64A2" w:rsidRDefault="001F64A2" w:rsidP="00CC42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этот период </w:t>
      </w:r>
      <w:r w:rsidRPr="00FE1ED2">
        <w:rPr>
          <w:sz w:val="28"/>
          <w:szCs w:val="28"/>
        </w:rPr>
        <w:t>на рынках и ярмарках населени</w:t>
      </w:r>
      <w:r>
        <w:rPr>
          <w:sz w:val="28"/>
          <w:szCs w:val="28"/>
        </w:rPr>
        <w:t>е приобрело</w:t>
      </w:r>
      <w:r w:rsidRPr="00FE1ED2">
        <w:rPr>
          <w:sz w:val="28"/>
          <w:szCs w:val="28"/>
        </w:rPr>
        <w:t xml:space="preserve"> товаров на сумму </w:t>
      </w:r>
      <w:r>
        <w:rPr>
          <w:sz w:val="28"/>
          <w:szCs w:val="28"/>
        </w:rPr>
        <w:t>1956 млн</w:t>
      </w:r>
      <w:r w:rsidRPr="00FE1ED2">
        <w:rPr>
          <w:sz w:val="28"/>
          <w:szCs w:val="28"/>
        </w:rPr>
        <w:t>. рублей, что</w:t>
      </w:r>
      <w:r>
        <w:rPr>
          <w:sz w:val="28"/>
          <w:szCs w:val="28"/>
        </w:rPr>
        <w:t xml:space="preserve"> </w:t>
      </w:r>
      <w:r w:rsidRPr="00FE1ED2">
        <w:rPr>
          <w:sz w:val="28"/>
          <w:szCs w:val="28"/>
        </w:rPr>
        <w:t xml:space="preserve"> на  </w:t>
      </w:r>
      <w:r>
        <w:rPr>
          <w:sz w:val="28"/>
          <w:szCs w:val="28"/>
        </w:rPr>
        <w:t>169 млн</w:t>
      </w:r>
      <w:r w:rsidRPr="00FE1ED2">
        <w:rPr>
          <w:sz w:val="28"/>
          <w:szCs w:val="28"/>
        </w:rPr>
        <w:t>. рублей меньше</w:t>
      </w:r>
      <w:r>
        <w:rPr>
          <w:sz w:val="28"/>
          <w:szCs w:val="28"/>
        </w:rPr>
        <w:t xml:space="preserve"> прошлогоднего</w:t>
      </w:r>
      <w:r w:rsidRPr="00FE1ED2">
        <w:rPr>
          <w:sz w:val="28"/>
          <w:szCs w:val="28"/>
        </w:rPr>
        <w:t xml:space="preserve">. </w:t>
      </w:r>
      <w:r>
        <w:rPr>
          <w:sz w:val="28"/>
          <w:szCs w:val="28"/>
        </w:rPr>
        <w:t>Е</w:t>
      </w:r>
      <w:r w:rsidRPr="00FE1ED2">
        <w:rPr>
          <w:sz w:val="28"/>
          <w:szCs w:val="28"/>
        </w:rPr>
        <w:t xml:space="preserve">сли </w:t>
      </w:r>
      <w:r>
        <w:rPr>
          <w:sz w:val="28"/>
          <w:szCs w:val="28"/>
        </w:rPr>
        <w:t>в первом полугодии 201</w:t>
      </w:r>
      <w:r w:rsidRPr="002F23BB">
        <w:rPr>
          <w:sz w:val="28"/>
          <w:szCs w:val="28"/>
        </w:rPr>
        <w:t>5</w:t>
      </w:r>
      <w:r w:rsidRPr="00FE1ED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а </w:t>
      </w:r>
      <w:r w:rsidRPr="00FE1ED2">
        <w:rPr>
          <w:sz w:val="28"/>
          <w:szCs w:val="28"/>
        </w:rPr>
        <w:t>каждый житель республики</w:t>
      </w:r>
      <w:r>
        <w:rPr>
          <w:sz w:val="28"/>
          <w:szCs w:val="28"/>
        </w:rPr>
        <w:t xml:space="preserve"> </w:t>
      </w:r>
      <w:r w:rsidRPr="0080660A">
        <w:rPr>
          <w:sz w:val="28"/>
          <w:szCs w:val="28"/>
        </w:rPr>
        <w:t xml:space="preserve"> </w:t>
      </w:r>
      <w:r w:rsidRPr="00FE1ED2">
        <w:rPr>
          <w:sz w:val="28"/>
          <w:szCs w:val="28"/>
        </w:rPr>
        <w:t>в среднем тратил на рынк</w:t>
      </w:r>
      <w:r>
        <w:rPr>
          <w:sz w:val="28"/>
          <w:szCs w:val="28"/>
        </w:rPr>
        <w:t>ах и ярмарках</w:t>
      </w:r>
      <w:r w:rsidRPr="00FE1ED2">
        <w:rPr>
          <w:sz w:val="28"/>
          <w:szCs w:val="28"/>
        </w:rPr>
        <w:t xml:space="preserve"> </w:t>
      </w:r>
      <w:r>
        <w:rPr>
          <w:sz w:val="28"/>
          <w:szCs w:val="28"/>
        </w:rPr>
        <w:t>233 рубля в месяц, то в 2016 году - 215 рублей</w:t>
      </w:r>
      <w:r w:rsidRPr="00FE1ED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F64A2" w:rsidRDefault="001F64A2" w:rsidP="00B32F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розничная торговля с рынков и ярмарок постепенно </w:t>
      </w:r>
      <w:r w:rsidRPr="00B32F99">
        <w:rPr>
          <w:sz w:val="28"/>
          <w:szCs w:val="28"/>
        </w:rPr>
        <w:t xml:space="preserve"> </w:t>
      </w:r>
      <w:r>
        <w:rPr>
          <w:sz w:val="28"/>
          <w:szCs w:val="28"/>
        </w:rPr>
        <w:t>перемещается в магазины, крупные торговые центры, Интернет-пространство.</w:t>
      </w:r>
    </w:p>
    <w:p w:rsidR="001F64A2" w:rsidRDefault="001F64A2" w:rsidP="00B32F99">
      <w:pPr>
        <w:spacing w:line="360" w:lineRule="auto"/>
        <w:ind w:firstLine="709"/>
        <w:jc w:val="both"/>
        <w:rPr>
          <w:sz w:val="28"/>
          <w:szCs w:val="28"/>
        </w:rPr>
      </w:pPr>
    </w:p>
    <w:p w:rsidR="001F64A2" w:rsidRPr="00FE1ED2" w:rsidRDefault="001F64A2" w:rsidP="00CC42B5">
      <w:pPr>
        <w:spacing w:line="360" w:lineRule="auto"/>
        <w:ind w:firstLine="709"/>
        <w:jc w:val="both"/>
        <w:rPr>
          <w:sz w:val="28"/>
          <w:szCs w:val="28"/>
        </w:rPr>
      </w:pPr>
    </w:p>
    <w:sectPr w:rsidR="001F64A2" w:rsidRPr="00FE1ED2" w:rsidSect="00FE1ED2"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BCB"/>
    <w:rsid w:val="0000500C"/>
    <w:rsid w:val="00011093"/>
    <w:rsid w:val="000169A9"/>
    <w:rsid w:val="00016C85"/>
    <w:rsid w:val="00017FA6"/>
    <w:rsid w:val="00025B26"/>
    <w:rsid w:val="00027EAD"/>
    <w:rsid w:val="00034D8C"/>
    <w:rsid w:val="00037223"/>
    <w:rsid w:val="00041881"/>
    <w:rsid w:val="00046FE0"/>
    <w:rsid w:val="00060486"/>
    <w:rsid w:val="00061AD0"/>
    <w:rsid w:val="00061F4C"/>
    <w:rsid w:val="00065DDC"/>
    <w:rsid w:val="00067E62"/>
    <w:rsid w:val="00071C44"/>
    <w:rsid w:val="00071F99"/>
    <w:rsid w:val="000750D4"/>
    <w:rsid w:val="0007740F"/>
    <w:rsid w:val="000823A4"/>
    <w:rsid w:val="00085726"/>
    <w:rsid w:val="000A15F9"/>
    <w:rsid w:val="000A1628"/>
    <w:rsid w:val="000A1915"/>
    <w:rsid w:val="000A57D0"/>
    <w:rsid w:val="000B039B"/>
    <w:rsid w:val="000B14F1"/>
    <w:rsid w:val="000B3AFB"/>
    <w:rsid w:val="000B43EF"/>
    <w:rsid w:val="000B7D8F"/>
    <w:rsid w:val="000C4FA1"/>
    <w:rsid w:val="000C5FCD"/>
    <w:rsid w:val="000C6BCB"/>
    <w:rsid w:val="000D14F9"/>
    <w:rsid w:val="000D28F8"/>
    <w:rsid w:val="000D3AE7"/>
    <w:rsid w:val="000F273C"/>
    <w:rsid w:val="000F32A6"/>
    <w:rsid w:val="001005DC"/>
    <w:rsid w:val="0010342F"/>
    <w:rsid w:val="00114700"/>
    <w:rsid w:val="00114C0A"/>
    <w:rsid w:val="0011697D"/>
    <w:rsid w:val="001221EF"/>
    <w:rsid w:val="001253E3"/>
    <w:rsid w:val="00125597"/>
    <w:rsid w:val="00134B0C"/>
    <w:rsid w:val="00140EEB"/>
    <w:rsid w:val="001510FD"/>
    <w:rsid w:val="00152B15"/>
    <w:rsid w:val="001555DD"/>
    <w:rsid w:val="001568F9"/>
    <w:rsid w:val="00165207"/>
    <w:rsid w:val="001819A8"/>
    <w:rsid w:val="00187DE3"/>
    <w:rsid w:val="00192372"/>
    <w:rsid w:val="001B1D9D"/>
    <w:rsid w:val="001C5B9F"/>
    <w:rsid w:val="001C5F48"/>
    <w:rsid w:val="001C7660"/>
    <w:rsid w:val="001D1487"/>
    <w:rsid w:val="001D2C8D"/>
    <w:rsid w:val="001E0A25"/>
    <w:rsid w:val="001E154C"/>
    <w:rsid w:val="001E28C1"/>
    <w:rsid w:val="001E4D23"/>
    <w:rsid w:val="001F64A2"/>
    <w:rsid w:val="00210224"/>
    <w:rsid w:val="00211819"/>
    <w:rsid w:val="002141E8"/>
    <w:rsid w:val="0021652F"/>
    <w:rsid w:val="00222370"/>
    <w:rsid w:val="002416A3"/>
    <w:rsid w:val="00253581"/>
    <w:rsid w:val="0025691B"/>
    <w:rsid w:val="00262896"/>
    <w:rsid w:val="00266707"/>
    <w:rsid w:val="00266BCB"/>
    <w:rsid w:val="00270329"/>
    <w:rsid w:val="00270DDC"/>
    <w:rsid w:val="00271FD4"/>
    <w:rsid w:val="002747D9"/>
    <w:rsid w:val="00284470"/>
    <w:rsid w:val="002908DB"/>
    <w:rsid w:val="002912FA"/>
    <w:rsid w:val="002A0AB1"/>
    <w:rsid w:val="002A3BD9"/>
    <w:rsid w:val="002C2326"/>
    <w:rsid w:val="002C6898"/>
    <w:rsid w:val="002D572B"/>
    <w:rsid w:val="002D5E7D"/>
    <w:rsid w:val="002E2AA6"/>
    <w:rsid w:val="002F0217"/>
    <w:rsid w:val="002F23BB"/>
    <w:rsid w:val="002F31E9"/>
    <w:rsid w:val="002F572C"/>
    <w:rsid w:val="003027BB"/>
    <w:rsid w:val="00310F7F"/>
    <w:rsid w:val="0031152B"/>
    <w:rsid w:val="00317EB9"/>
    <w:rsid w:val="00317EFF"/>
    <w:rsid w:val="0032045D"/>
    <w:rsid w:val="00336A57"/>
    <w:rsid w:val="003404B4"/>
    <w:rsid w:val="003431CE"/>
    <w:rsid w:val="00350EBD"/>
    <w:rsid w:val="003526A4"/>
    <w:rsid w:val="00353DB6"/>
    <w:rsid w:val="00362396"/>
    <w:rsid w:val="00372594"/>
    <w:rsid w:val="00373A09"/>
    <w:rsid w:val="00382452"/>
    <w:rsid w:val="00383772"/>
    <w:rsid w:val="00385E57"/>
    <w:rsid w:val="00393E92"/>
    <w:rsid w:val="003B46DC"/>
    <w:rsid w:val="003C0C46"/>
    <w:rsid w:val="003C20E7"/>
    <w:rsid w:val="003C3A56"/>
    <w:rsid w:val="003C54B1"/>
    <w:rsid w:val="003D571A"/>
    <w:rsid w:val="003D7731"/>
    <w:rsid w:val="003E240E"/>
    <w:rsid w:val="003E480B"/>
    <w:rsid w:val="003E7CE1"/>
    <w:rsid w:val="00402C2F"/>
    <w:rsid w:val="004045B8"/>
    <w:rsid w:val="004045F9"/>
    <w:rsid w:val="0041507B"/>
    <w:rsid w:val="00416542"/>
    <w:rsid w:val="00422A3E"/>
    <w:rsid w:val="00431896"/>
    <w:rsid w:val="00431F23"/>
    <w:rsid w:val="004363C3"/>
    <w:rsid w:val="00436568"/>
    <w:rsid w:val="00443AB9"/>
    <w:rsid w:val="00450EC7"/>
    <w:rsid w:val="00453AB8"/>
    <w:rsid w:val="00466235"/>
    <w:rsid w:val="00466B8F"/>
    <w:rsid w:val="00474FF3"/>
    <w:rsid w:val="0047599B"/>
    <w:rsid w:val="00476D90"/>
    <w:rsid w:val="00481DE3"/>
    <w:rsid w:val="00482C09"/>
    <w:rsid w:val="004872D1"/>
    <w:rsid w:val="00490894"/>
    <w:rsid w:val="00492680"/>
    <w:rsid w:val="004A0FFE"/>
    <w:rsid w:val="004B1FD3"/>
    <w:rsid w:val="004B2D6A"/>
    <w:rsid w:val="004B497A"/>
    <w:rsid w:val="004B554B"/>
    <w:rsid w:val="004C1C32"/>
    <w:rsid w:val="004C2741"/>
    <w:rsid w:val="004C28A2"/>
    <w:rsid w:val="004C4FD9"/>
    <w:rsid w:val="004C6AAB"/>
    <w:rsid w:val="004C7BB4"/>
    <w:rsid w:val="004E766B"/>
    <w:rsid w:val="004F282C"/>
    <w:rsid w:val="0050023C"/>
    <w:rsid w:val="00501CF4"/>
    <w:rsid w:val="005103A7"/>
    <w:rsid w:val="005117A1"/>
    <w:rsid w:val="00521649"/>
    <w:rsid w:val="00533364"/>
    <w:rsid w:val="0054062E"/>
    <w:rsid w:val="00540944"/>
    <w:rsid w:val="005411C8"/>
    <w:rsid w:val="005427FD"/>
    <w:rsid w:val="00543EC2"/>
    <w:rsid w:val="00544B58"/>
    <w:rsid w:val="005472A0"/>
    <w:rsid w:val="00547CC9"/>
    <w:rsid w:val="00555615"/>
    <w:rsid w:val="00561781"/>
    <w:rsid w:val="00563F3E"/>
    <w:rsid w:val="005746FA"/>
    <w:rsid w:val="00576C2E"/>
    <w:rsid w:val="00577A05"/>
    <w:rsid w:val="00585B7E"/>
    <w:rsid w:val="005956C6"/>
    <w:rsid w:val="005A14CC"/>
    <w:rsid w:val="005A5607"/>
    <w:rsid w:val="005B2CF1"/>
    <w:rsid w:val="005B7CB6"/>
    <w:rsid w:val="005C0DDF"/>
    <w:rsid w:val="005C2C14"/>
    <w:rsid w:val="005D2C6F"/>
    <w:rsid w:val="005D787F"/>
    <w:rsid w:val="005E387A"/>
    <w:rsid w:val="005E3E5A"/>
    <w:rsid w:val="005E6A1E"/>
    <w:rsid w:val="005E791F"/>
    <w:rsid w:val="005F0DC2"/>
    <w:rsid w:val="005F1D33"/>
    <w:rsid w:val="005F2D1C"/>
    <w:rsid w:val="005F4827"/>
    <w:rsid w:val="005F69DC"/>
    <w:rsid w:val="00604A21"/>
    <w:rsid w:val="00607012"/>
    <w:rsid w:val="00612C82"/>
    <w:rsid w:val="00614237"/>
    <w:rsid w:val="006143DA"/>
    <w:rsid w:val="006229B6"/>
    <w:rsid w:val="00625493"/>
    <w:rsid w:val="006363D8"/>
    <w:rsid w:val="00640674"/>
    <w:rsid w:val="00662369"/>
    <w:rsid w:val="00663221"/>
    <w:rsid w:val="00675DC5"/>
    <w:rsid w:val="0068405B"/>
    <w:rsid w:val="00687EE3"/>
    <w:rsid w:val="00690039"/>
    <w:rsid w:val="006A2448"/>
    <w:rsid w:val="006A53A4"/>
    <w:rsid w:val="006B6AD5"/>
    <w:rsid w:val="006B7A09"/>
    <w:rsid w:val="006C1318"/>
    <w:rsid w:val="006C2D6B"/>
    <w:rsid w:val="006C52DC"/>
    <w:rsid w:val="006D1CF7"/>
    <w:rsid w:val="006D514A"/>
    <w:rsid w:val="006E4C4A"/>
    <w:rsid w:val="006E6A03"/>
    <w:rsid w:val="006F2D53"/>
    <w:rsid w:val="006F40D8"/>
    <w:rsid w:val="006F780A"/>
    <w:rsid w:val="00701002"/>
    <w:rsid w:val="00705513"/>
    <w:rsid w:val="00715C8A"/>
    <w:rsid w:val="007231CF"/>
    <w:rsid w:val="007310B3"/>
    <w:rsid w:val="007324A6"/>
    <w:rsid w:val="00743025"/>
    <w:rsid w:val="007473B9"/>
    <w:rsid w:val="0075609E"/>
    <w:rsid w:val="00757323"/>
    <w:rsid w:val="00763832"/>
    <w:rsid w:val="00774E18"/>
    <w:rsid w:val="00783A1B"/>
    <w:rsid w:val="007852CF"/>
    <w:rsid w:val="00786A55"/>
    <w:rsid w:val="007917A7"/>
    <w:rsid w:val="00791ECF"/>
    <w:rsid w:val="00793673"/>
    <w:rsid w:val="00793D03"/>
    <w:rsid w:val="00793EF7"/>
    <w:rsid w:val="0079481B"/>
    <w:rsid w:val="007A54BA"/>
    <w:rsid w:val="007B3484"/>
    <w:rsid w:val="007B5F21"/>
    <w:rsid w:val="007C16A2"/>
    <w:rsid w:val="007C217C"/>
    <w:rsid w:val="007C4F25"/>
    <w:rsid w:val="007C5098"/>
    <w:rsid w:val="007C5449"/>
    <w:rsid w:val="007D1F1E"/>
    <w:rsid w:val="007D3A31"/>
    <w:rsid w:val="007D7462"/>
    <w:rsid w:val="007D782E"/>
    <w:rsid w:val="007F0289"/>
    <w:rsid w:val="007F784A"/>
    <w:rsid w:val="008018A8"/>
    <w:rsid w:val="00803444"/>
    <w:rsid w:val="008034F2"/>
    <w:rsid w:val="00803942"/>
    <w:rsid w:val="00803F3D"/>
    <w:rsid w:val="00804490"/>
    <w:rsid w:val="0080660A"/>
    <w:rsid w:val="00807DFA"/>
    <w:rsid w:val="00815F27"/>
    <w:rsid w:val="0082187F"/>
    <w:rsid w:val="00824544"/>
    <w:rsid w:val="00834989"/>
    <w:rsid w:val="00843679"/>
    <w:rsid w:val="00845053"/>
    <w:rsid w:val="00853DE3"/>
    <w:rsid w:val="008625A7"/>
    <w:rsid w:val="0086335A"/>
    <w:rsid w:val="00864C8C"/>
    <w:rsid w:val="0087408C"/>
    <w:rsid w:val="008823D6"/>
    <w:rsid w:val="008A75F3"/>
    <w:rsid w:val="008C4497"/>
    <w:rsid w:val="008C45DB"/>
    <w:rsid w:val="008E0FB6"/>
    <w:rsid w:val="008E2BEA"/>
    <w:rsid w:val="008E4579"/>
    <w:rsid w:val="008F0806"/>
    <w:rsid w:val="008F44DA"/>
    <w:rsid w:val="00904A14"/>
    <w:rsid w:val="0090574B"/>
    <w:rsid w:val="00907E1A"/>
    <w:rsid w:val="00910F5A"/>
    <w:rsid w:val="009111C3"/>
    <w:rsid w:val="0092096E"/>
    <w:rsid w:val="009251CE"/>
    <w:rsid w:val="0092728B"/>
    <w:rsid w:val="00930C8A"/>
    <w:rsid w:val="00937069"/>
    <w:rsid w:val="00942563"/>
    <w:rsid w:val="00950021"/>
    <w:rsid w:val="009544B4"/>
    <w:rsid w:val="00956F88"/>
    <w:rsid w:val="009571BB"/>
    <w:rsid w:val="00962231"/>
    <w:rsid w:val="00962D16"/>
    <w:rsid w:val="0098043B"/>
    <w:rsid w:val="00981C57"/>
    <w:rsid w:val="00983640"/>
    <w:rsid w:val="00984B7B"/>
    <w:rsid w:val="009858FE"/>
    <w:rsid w:val="00992A20"/>
    <w:rsid w:val="009938C2"/>
    <w:rsid w:val="00993FB1"/>
    <w:rsid w:val="0099792E"/>
    <w:rsid w:val="009A17FD"/>
    <w:rsid w:val="009A57FD"/>
    <w:rsid w:val="009B3F88"/>
    <w:rsid w:val="009B5D1B"/>
    <w:rsid w:val="009C27D4"/>
    <w:rsid w:val="009C393F"/>
    <w:rsid w:val="009C3B05"/>
    <w:rsid w:val="009E0AF3"/>
    <w:rsid w:val="009E3588"/>
    <w:rsid w:val="009E717F"/>
    <w:rsid w:val="009F1F88"/>
    <w:rsid w:val="009F372B"/>
    <w:rsid w:val="009F3B18"/>
    <w:rsid w:val="009F6A5B"/>
    <w:rsid w:val="00A0053D"/>
    <w:rsid w:val="00A01637"/>
    <w:rsid w:val="00A02543"/>
    <w:rsid w:val="00A0322E"/>
    <w:rsid w:val="00A057DB"/>
    <w:rsid w:val="00A14671"/>
    <w:rsid w:val="00A23BA5"/>
    <w:rsid w:val="00A31C85"/>
    <w:rsid w:val="00A34E20"/>
    <w:rsid w:val="00A40908"/>
    <w:rsid w:val="00A57ADA"/>
    <w:rsid w:val="00A62424"/>
    <w:rsid w:val="00A7203C"/>
    <w:rsid w:val="00A7294A"/>
    <w:rsid w:val="00A81D80"/>
    <w:rsid w:val="00A85993"/>
    <w:rsid w:val="00A92AB9"/>
    <w:rsid w:val="00A93CAA"/>
    <w:rsid w:val="00A9644B"/>
    <w:rsid w:val="00AA24A3"/>
    <w:rsid w:val="00AA3313"/>
    <w:rsid w:val="00AA3DB9"/>
    <w:rsid w:val="00AA7DCA"/>
    <w:rsid w:val="00AB0FE1"/>
    <w:rsid w:val="00AB7735"/>
    <w:rsid w:val="00AC1A4A"/>
    <w:rsid w:val="00AC441A"/>
    <w:rsid w:val="00AE0C85"/>
    <w:rsid w:val="00AE64F9"/>
    <w:rsid w:val="00AF6663"/>
    <w:rsid w:val="00B03A76"/>
    <w:rsid w:val="00B104AA"/>
    <w:rsid w:val="00B241CF"/>
    <w:rsid w:val="00B3194C"/>
    <w:rsid w:val="00B32F99"/>
    <w:rsid w:val="00B426C0"/>
    <w:rsid w:val="00B43FCC"/>
    <w:rsid w:val="00B45EE5"/>
    <w:rsid w:val="00B4689E"/>
    <w:rsid w:val="00B5758B"/>
    <w:rsid w:val="00B5764F"/>
    <w:rsid w:val="00B60259"/>
    <w:rsid w:val="00B7271F"/>
    <w:rsid w:val="00B75EE8"/>
    <w:rsid w:val="00B8180C"/>
    <w:rsid w:val="00B85289"/>
    <w:rsid w:val="00B901AA"/>
    <w:rsid w:val="00BA2B05"/>
    <w:rsid w:val="00BA4670"/>
    <w:rsid w:val="00BA4F57"/>
    <w:rsid w:val="00BA688C"/>
    <w:rsid w:val="00BB133D"/>
    <w:rsid w:val="00BB5F6A"/>
    <w:rsid w:val="00BD1961"/>
    <w:rsid w:val="00BD3E5E"/>
    <w:rsid w:val="00BD5A5D"/>
    <w:rsid w:val="00BD65EF"/>
    <w:rsid w:val="00BD7AF1"/>
    <w:rsid w:val="00BE16D2"/>
    <w:rsid w:val="00BE5B37"/>
    <w:rsid w:val="00BF2736"/>
    <w:rsid w:val="00BF4187"/>
    <w:rsid w:val="00C00049"/>
    <w:rsid w:val="00C138F3"/>
    <w:rsid w:val="00C14E0F"/>
    <w:rsid w:val="00C15FC2"/>
    <w:rsid w:val="00C21F6C"/>
    <w:rsid w:val="00C2407A"/>
    <w:rsid w:val="00C257C7"/>
    <w:rsid w:val="00C34ABD"/>
    <w:rsid w:val="00C47C95"/>
    <w:rsid w:val="00C53D81"/>
    <w:rsid w:val="00C54C01"/>
    <w:rsid w:val="00C619A4"/>
    <w:rsid w:val="00C72533"/>
    <w:rsid w:val="00C82436"/>
    <w:rsid w:val="00C83A1B"/>
    <w:rsid w:val="00C90C0D"/>
    <w:rsid w:val="00C95245"/>
    <w:rsid w:val="00CA4A12"/>
    <w:rsid w:val="00CA4C4E"/>
    <w:rsid w:val="00CA654E"/>
    <w:rsid w:val="00CB0AB1"/>
    <w:rsid w:val="00CB5892"/>
    <w:rsid w:val="00CC4244"/>
    <w:rsid w:val="00CC42B5"/>
    <w:rsid w:val="00CC7BE3"/>
    <w:rsid w:val="00CD698F"/>
    <w:rsid w:val="00CD7AEA"/>
    <w:rsid w:val="00CD7EBF"/>
    <w:rsid w:val="00CE145B"/>
    <w:rsid w:val="00CE2F95"/>
    <w:rsid w:val="00CF3D84"/>
    <w:rsid w:val="00CF4290"/>
    <w:rsid w:val="00CF6144"/>
    <w:rsid w:val="00CF6B6D"/>
    <w:rsid w:val="00D053F2"/>
    <w:rsid w:val="00D05726"/>
    <w:rsid w:val="00D05DB5"/>
    <w:rsid w:val="00D136C2"/>
    <w:rsid w:val="00D13D46"/>
    <w:rsid w:val="00D209AF"/>
    <w:rsid w:val="00D25C5C"/>
    <w:rsid w:val="00D3441A"/>
    <w:rsid w:val="00D347EB"/>
    <w:rsid w:val="00D41FFF"/>
    <w:rsid w:val="00D46A42"/>
    <w:rsid w:val="00D54393"/>
    <w:rsid w:val="00D56D1B"/>
    <w:rsid w:val="00D64BA7"/>
    <w:rsid w:val="00D664E5"/>
    <w:rsid w:val="00D6675E"/>
    <w:rsid w:val="00D7051D"/>
    <w:rsid w:val="00D85C62"/>
    <w:rsid w:val="00D86697"/>
    <w:rsid w:val="00D902D0"/>
    <w:rsid w:val="00D9050B"/>
    <w:rsid w:val="00D9195F"/>
    <w:rsid w:val="00D9229E"/>
    <w:rsid w:val="00D945E8"/>
    <w:rsid w:val="00DA1681"/>
    <w:rsid w:val="00DA3A2D"/>
    <w:rsid w:val="00DA54E5"/>
    <w:rsid w:val="00DA6C53"/>
    <w:rsid w:val="00DA70D3"/>
    <w:rsid w:val="00DB215A"/>
    <w:rsid w:val="00DB3955"/>
    <w:rsid w:val="00DD4DFF"/>
    <w:rsid w:val="00DD4EE4"/>
    <w:rsid w:val="00DE01B0"/>
    <w:rsid w:val="00DE1810"/>
    <w:rsid w:val="00DF2E25"/>
    <w:rsid w:val="00DF4A9D"/>
    <w:rsid w:val="00DF551C"/>
    <w:rsid w:val="00DF5B47"/>
    <w:rsid w:val="00DF5EDB"/>
    <w:rsid w:val="00DF7A43"/>
    <w:rsid w:val="00E071A4"/>
    <w:rsid w:val="00E119A3"/>
    <w:rsid w:val="00E16DEC"/>
    <w:rsid w:val="00E26918"/>
    <w:rsid w:val="00E428F4"/>
    <w:rsid w:val="00E469F3"/>
    <w:rsid w:val="00E50813"/>
    <w:rsid w:val="00E61D2A"/>
    <w:rsid w:val="00E6280C"/>
    <w:rsid w:val="00E657D7"/>
    <w:rsid w:val="00E74C22"/>
    <w:rsid w:val="00E80082"/>
    <w:rsid w:val="00E81B7F"/>
    <w:rsid w:val="00E83407"/>
    <w:rsid w:val="00E8563C"/>
    <w:rsid w:val="00E87741"/>
    <w:rsid w:val="00E9424E"/>
    <w:rsid w:val="00E95ADC"/>
    <w:rsid w:val="00E96B42"/>
    <w:rsid w:val="00E97BE7"/>
    <w:rsid w:val="00EA0974"/>
    <w:rsid w:val="00EA363F"/>
    <w:rsid w:val="00EB307D"/>
    <w:rsid w:val="00EB66CE"/>
    <w:rsid w:val="00EB6DD8"/>
    <w:rsid w:val="00EC00A2"/>
    <w:rsid w:val="00EC760F"/>
    <w:rsid w:val="00ED0F3F"/>
    <w:rsid w:val="00ED1137"/>
    <w:rsid w:val="00ED29BB"/>
    <w:rsid w:val="00ED6538"/>
    <w:rsid w:val="00ED7C78"/>
    <w:rsid w:val="00ED7E2C"/>
    <w:rsid w:val="00EE340A"/>
    <w:rsid w:val="00EE4577"/>
    <w:rsid w:val="00F0095C"/>
    <w:rsid w:val="00F02E9F"/>
    <w:rsid w:val="00F07981"/>
    <w:rsid w:val="00F13C58"/>
    <w:rsid w:val="00F22582"/>
    <w:rsid w:val="00F316C1"/>
    <w:rsid w:val="00F32775"/>
    <w:rsid w:val="00F50488"/>
    <w:rsid w:val="00F51A47"/>
    <w:rsid w:val="00F57151"/>
    <w:rsid w:val="00F62C15"/>
    <w:rsid w:val="00F63888"/>
    <w:rsid w:val="00F64526"/>
    <w:rsid w:val="00F72889"/>
    <w:rsid w:val="00F74F60"/>
    <w:rsid w:val="00FA0E8D"/>
    <w:rsid w:val="00FA6241"/>
    <w:rsid w:val="00FB00F4"/>
    <w:rsid w:val="00FB01DE"/>
    <w:rsid w:val="00FB2E24"/>
    <w:rsid w:val="00FB4E09"/>
    <w:rsid w:val="00FB557C"/>
    <w:rsid w:val="00FE1D19"/>
    <w:rsid w:val="00FE1ED2"/>
    <w:rsid w:val="00FE4ACD"/>
    <w:rsid w:val="00FE6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C8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504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4F1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134</Words>
  <Characters>769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розничных рынках и ярмарках республики</dc:title>
  <dc:subject/>
  <dc:creator>user</dc:creator>
  <cp:keywords/>
  <dc:description/>
  <cp:lastModifiedBy>P18_BaranovaVP</cp:lastModifiedBy>
  <cp:revision>2</cp:revision>
  <cp:lastPrinted>2016-08-02T11:46:00Z</cp:lastPrinted>
  <dcterms:created xsi:type="dcterms:W3CDTF">2016-08-08T05:21:00Z</dcterms:created>
  <dcterms:modified xsi:type="dcterms:W3CDTF">2016-08-08T05:21:00Z</dcterms:modified>
</cp:coreProperties>
</file>